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5A1A65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A1A65">
              <w:rPr>
                <w:b/>
                <w:sz w:val="26"/>
                <w:szCs w:val="26"/>
                <w:lang w:val="en-US"/>
              </w:rPr>
              <w:t>203C_128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A1A65" w:rsidRDefault="001360AD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5A1A65">
              <w:rPr>
                <w:b/>
                <w:sz w:val="26"/>
                <w:szCs w:val="26"/>
                <w:lang w:val="en-US"/>
              </w:rPr>
              <w:t>2054053</w:t>
            </w:r>
            <w:r w:rsidR="00C44B8B" w:rsidRPr="005A1A65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D3317">
        <w:rPr>
          <w:b/>
          <w:sz w:val="26"/>
          <w:szCs w:val="26"/>
        </w:rPr>
        <w:t>(</w:t>
      </w:r>
      <w:r w:rsidR="001360AD" w:rsidRPr="00CD2461">
        <w:rPr>
          <w:b/>
          <w:sz w:val="26"/>
          <w:szCs w:val="26"/>
        </w:rPr>
        <w:t>Хомут Х3</w:t>
      </w:r>
      <w:r w:rsidR="00154CE9" w:rsidRPr="00154CE9">
        <w:rPr>
          <w:b/>
          <w:sz w:val="26"/>
          <w:szCs w:val="26"/>
        </w:rPr>
        <w:t>4</w:t>
      </w:r>
      <w:r w:rsidR="001360AD" w:rsidRPr="00CD2461">
        <w:rPr>
          <w:b/>
          <w:sz w:val="26"/>
          <w:szCs w:val="26"/>
        </w:rPr>
        <w:t xml:space="preserve"> 3.407.1-143.8.51</w:t>
      </w:r>
      <w:r w:rsidR="002D3317">
        <w:rPr>
          <w:b/>
          <w:sz w:val="26"/>
          <w:szCs w:val="26"/>
        </w:rPr>
        <w:t>)</w:t>
      </w:r>
      <w:r w:rsidR="0038240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38240E">
        <w:rPr>
          <w:b/>
          <w:sz w:val="26"/>
          <w:szCs w:val="26"/>
          <w:u w:val="single"/>
        </w:rPr>
        <w:t>203</w:t>
      </w:r>
      <w:r w:rsidR="00F115B9" w:rsidRPr="0038240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  <w:bookmarkStart w:id="1" w:name="_GoBack"/>
      <w:bookmarkEnd w:id="1"/>
    </w:p>
    <w:p w:rsidR="004F4E9E" w:rsidRPr="002D3317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2D3317">
        <w:rPr>
          <w:sz w:val="24"/>
          <w:szCs w:val="24"/>
        </w:rPr>
        <w:t xml:space="preserve">Технические требования, характеристики </w:t>
      </w:r>
      <w:r w:rsidR="00D601A5" w:rsidRPr="002D3317">
        <w:rPr>
          <w:sz w:val="24"/>
          <w:szCs w:val="24"/>
        </w:rPr>
        <w:t>траверс</w:t>
      </w:r>
      <w:r w:rsidR="004F4E9E" w:rsidRPr="002D3317">
        <w:rPr>
          <w:sz w:val="24"/>
          <w:szCs w:val="24"/>
        </w:rPr>
        <w:t xml:space="preserve"> должны соответствовать </w:t>
      </w:r>
      <w:r w:rsidR="001759FB" w:rsidRPr="002D3317">
        <w:rPr>
          <w:sz w:val="24"/>
          <w:szCs w:val="24"/>
        </w:rPr>
        <w:t>требованиям</w:t>
      </w:r>
      <w:bookmarkStart w:id="2" w:name="Поле4"/>
      <w:r w:rsidR="00C3691D">
        <w:rPr>
          <w:sz w:val="24"/>
          <w:szCs w:val="24"/>
        </w:rPr>
        <w:t xml:space="preserve"> </w:t>
      </w:r>
      <w:r w:rsidR="00CD2461" w:rsidRPr="002D3317">
        <w:rPr>
          <w:sz w:val="24"/>
          <w:szCs w:val="24"/>
        </w:rPr>
        <w:t>Типового проекта</w:t>
      </w:r>
      <w:r w:rsidR="001360AD" w:rsidRPr="002D3317">
        <w:rPr>
          <w:sz w:val="24"/>
          <w:szCs w:val="24"/>
        </w:rPr>
        <w:t xml:space="preserve"> 3.407.1-143.8.51</w:t>
      </w:r>
      <w:r w:rsidR="0073431B" w:rsidRPr="002D3317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8240E" w:rsidRDefault="0038240E" w:rsidP="00C369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8240E" w:rsidRDefault="0038240E" w:rsidP="0038240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38240E" w:rsidRDefault="0038240E" w:rsidP="0038240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8240E" w:rsidRDefault="0038240E" w:rsidP="0038240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8240E" w:rsidRDefault="0038240E" w:rsidP="0038240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8240E" w:rsidRDefault="0038240E" w:rsidP="0038240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8240E" w:rsidRDefault="0038240E" w:rsidP="0038240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</w:t>
      </w:r>
      <w:proofErr w:type="gramEnd"/>
      <w:r>
        <w:rPr>
          <w:sz w:val="24"/>
          <w:szCs w:val="24"/>
        </w:rPr>
        <w:t xml:space="preserve"> таможенного союза - Белоруссии и Казахстана) сроком не менее трех лет;</w:t>
      </w:r>
    </w:p>
    <w:p w:rsidR="0038240E" w:rsidRDefault="0038240E" w:rsidP="0038240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38240E" w:rsidRDefault="0038240E" w:rsidP="0038240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8240E" w:rsidRDefault="0038240E" w:rsidP="0038240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8240E" w:rsidRDefault="0038240E" w:rsidP="0038240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38240E" w:rsidRDefault="0038240E" w:rsidP="0038240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8240E" w:rsidRDefault="0038240E" w:rsidP="0038240E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8240E" w:rsidRDefault="0038240E" w:rsidP="0038240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38240E" w:rsidRDefault="00C3691D" w:rsidP="0038240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2D3317">
        <w:rPr>
          <w:sz w:val="24"/>
          <w:szCs w:val="24"/>
        </w:rPr>
        <w:t>Типового проекта 3.407.1-143.8.51</w:t>
      </w:r>
      <w:r w:rsidR="0038240E">
        <w:rPr>
          <w:sz w:val="26"/>
          <w:szCs w:val="26"/>
        </w:rPr>
        <w:t>;</w:t>
      </w:r>
    </w:p>
    <w:p w:rsidR="0038240E" w:rsidRDefault="0038240E" w:rsidP="0038240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8240E" w:rsidRDefault="0038240E" w:rsidP="0038240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38240E" w:rsidRDefault="0038240E" w:rsidP="0038240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8240E" w:rsidRDefault="0038240E" w:rsidP="0038240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38240E" w:rsidRDefault="0038240E" w:rsidP="003824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8240E" w:rsidRDefault="0038240E" w:rsidP="0038240E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38240E" w:rsidRDefault="0038240E" w:rsidP="003824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38240E" w:rsidRDefault="0038240E" w:rsidP="003824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38240E" w:rsidRDefault="0038240E" w:rsidP="003824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8240E" w:rsidRDefault="0038240E" w:rsidP="00C369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8240E" w:rsidRDefault="0038240E" w:rsidP="003824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8240E" w:rsidRDefault="0038240E" w:rsidP="003824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8240E" w:rsidRDefault="0038240E" w:rsidP="00C369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8240E" w:rsidRDefault="0038240E" w:rsidP="003824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8240E" w:rsidRDefault="0038240E" w:rsidP="003824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8240E" w:rsidRDefault="0038240E" w:rsidP="00C369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8240E" w:rsidRDefault="0038240E" w:rsidP="003824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38240E" w:rsidRDefault="0038240E" w:rsidP="003824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8240E" w:rsidRDefault="0038240E" w:rsidP="003824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38240E" w:rsidRDefault="0038240E" w:rsidP="003824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8240E" w:rsidRDefault="0038240E" w:rsidP="003824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38240E" w:rsidRDefault="0038240E" w:rsidP="003824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38240E" w:rsidRDefault="0038240E" w:rsidP="0038240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38240E" w:rsidRDefault="0038240E" w:rsidP="0038240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8240E" w:rsidRDefault="0038240E" w:rsidP="00C3691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8240E" w:rsidRDefault="0038240E" w:rsidP="003824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38240E" w:rsidRDefault="0038240E" w:rsidP="0038240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143" w:rsidRDefault="00460143">
      <w:r>
        <w:separator/>
      </w:r>
    </w:p>
  </w:endnote>
  <w:endnote w:type="continuationSeparator" w:id="0">
    <w:p w:rsidR="00460143" w:rsidRDefault="0046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143" w:rsidRDefault="00460143">
      <w:r>
        <w:separator/>
      </w:r>
    </w:p>
  </w:footnote>
  <w:footnote w:type="continuationSeparator" w:id="0">
    <w:p w:rsidR="00460143" w:rsidRDefault="00460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2E0E59A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0AD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1D9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157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0AD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4CE9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31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40E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143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89C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A6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43B1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58EF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2CB0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1D15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691D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2461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320DD-6BCF-4E3C-8CEF-16682A84FD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3AD07-FE16-487E-8E75-A81EC7F2C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F2D17-DC3F-40AB-BEF4-B3CAB25248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24C5366-94B2-4BF3-8AFE-D1B5B8A4F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24</TotalTime>
  <Pages>3</Pages>
  <Words>788</Words>
  <Characters>6071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Столяров Николай Владимирович</cp:lastModifiedBy>
  <cp:revision>8</cp:revision>
  <cp:lastPrinted>2010-09-30T14:29:00Z</cp:lastPrinted>
  <dcterms:created xsi:type="dcterms:W3CDTF">2015-05-15T11:45:00Z</dcterms:created>
  <dcterms:modified xsi:type="dcterms:W3CDTF">2016-03-09T08:39:00Z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